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4A1418" w:rsidR="00A5230D" w:rsidP="009535EC" w:rsidRDefault="00C56067" w14:paraId="57D65E01" w14:textId="77777777">
      <w:pPr>
        <w15:collapsed w:val="false"/>
        <w:rPr>
          <w:rFonts w:ascii="Arial" w:hAnsi="Arial" w:cs="Arial"/>
        </w:rPr>
      </w:pPr>
      <w:r w:rsidRPr="004A1418">
        <w:rPr>
          <w:rFonts w:ascii="Arial" w:hAnsi="Arial" w:cs="Arial"/>
        </w:rPr>
        <w:tab/>
      </w:r>
      <w:r w:rsidRPr="004A1418">
        <w:rPr>
          <w:rFonts w:ascii="Arial" w:hAnsi="Arial" w:cs="Arial"/>
        </w:rPr>
        <w:tab/>
      </w:r>
    </w:p>
    <w:sectPr w:rsidRPr="004A1418" w:rsidR="00A5230D" w:rsidSect="00A70F2B">
      <w:headerReference w:type="even" r:id="rId9"/>
      <w:headerReference w:type="default" r:id="rId10"/>
      <w:foot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099E" w:rsidRDefault="005A099E" w14:paraId="075824F4" w14:textId="77777777">
      <w:r>
        <w:separator/>
      </w:r>
    </w:p>
  </w:endnote>
  <w:endnote w:type="continuationSeparator" w:id="0">
    <w:p w:rsidR="005A099E" w:rsidRDefault="005A099E" w14:paraId="7E644DBD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93027" w:rsidRDefault="00493027" w14:paraId="12482483" w14:textId="77777777">
    <w:pPr>
      <w:pStyle w:val="Podnoje"/>
    </w:pPr>
    <w:r>
      <w:tab/>
    </w: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099E" w:rsidRDefault="005A099E" w14:paraId="260FB2BF" w14:textId="77777777">
      <w:r>
        <w:separator/>
      </w:r>
    </w:p>
  </w:footnote>
  <w:footnote w:type="continuationSeparator" w:id="0">
    <w:p w:rsidR="005A099E" w:rsidRDefault="005A099E" w14:paraId="630AF118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93027" w:rsidP="006F48A4" w:rsidRDefault="00493027" w14:paraId="7A3AE1E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493027" w:rsidRDefault="00493027" w14:paraId="3FF8E93B" w14:textId="77777777">
    <w:pPr>
      <w:pStyle w:val="Zaglavlje"/>
    </w:pPr>
  </w:p>
  <w:p w:rsidR="00493027" w:rsidRDefault="00493027" w14:paraId="4B184A95" w14:textId="77777777"/>
  <w:p w:rsidR="00493027" w:rsidRDefault="00493027" w14:paraId="7DF22146" w14:textId="77777777"/>
  <w:p w:rsidR="00493027" w:rsidRDefault="00493027" w14:paraId="4CF370E4" w14:textId="77777777"/>
  <w:p w:rsidR="00493027" w:rsidRDefault="00493027" w14:paraId="323EBB69" w14:textId="77777777"/>
  <w:p w:rsidR="00493027" w:rsidRDefault="00493027" w14:paraId="2BA88A28" w14:textId="77777777"/>
  <w:p w:rsidR="00493027" w:rsidRDefault="00493027" w14:paraId="7BC8E04B" w14:textId="77777777"/>
  <w:p w:rsidR="00525A6C" w:rsidRDefault="00525A6C" w14:paraId="5924B437" w14:textId="77777777"/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493027" w:rsidRDefault="00493027" w14:paraId="27A252AA" w14:textId="457CCE43">
    <w:pPr>
      <w:pStyle w:val="Zaglavlje"/>
      <w:jc w:val="center"/>
    </w:pPr>
  </w:p>
  <w:p w:rsidRPr="0009534F" w:rsidR="00493027" w:rsidP="0009534F" w:rsidRDefault="00493027" w14:paraId="496CFEA1" w14:textId="77777777">
    <w:pPr>
      <w:jc w:val="right"/>
      <w:rPr>
        <w:rFonts w:ascii="Arial" w:hAnsi="Arial" w:cs="Arial"/>
      </w:rPr>
    </w:pPr>
  </w:p>
  <w:p w:rsidR="00525A6C" w:rsidRDefault="00525A6C" w14:paraId="797E131D" w14:textId="77777777"/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106176"/>
      <w:docPartObj>
        <w:docPartGallery w:val="Page Numbers (Top of Page)"/>
        <w:docPartUnique/>
      </w:docPartObj>
    </w:sdtPr>
    <w:sdtContent>
      <w:p w:rsidR="00781AED" w:rsidRDefault="00000000" w14:paraId="3F4A01B3" w14:textId="17DD172F">
        <w:pPr>
          <w:pStyle w:val="Zaglavlje"/>
          <w:jc w:val="center"/>
        </w:pPr>
      </w:p>
    </w:sdtContent>
  </w:sdt>
  <w:p w:rsidRPr="00517213" w:rsidR="00493027" w:rsidP="00517213" w:rsidRDefault="00493027" w14:paraId="63610634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A242C6"/>
    <w:multiLevelType w:val="hybridMultilevel"/>
    <w:tmpl w:val="EE6E961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98D7A32"/>
    <w:multiLevelType w:val="hybridMultilevel"/>
    <w:tmpl w:val="C6E4A380"/>
    <w:lvl w:ilvl="0" w:tplc="196EEF9C">
      <w:start w:val="1"/>
      <w:numFmt w:val="decimal"/>
      <w:lvlText w:val="%1."/>
      <w:lvlJc w:val="left"/>
      <w:pPr>
        <w:ind w:left="720" w:hanging="360"/>
      </w:pPr>
      <w:rPr>
        <w:rFonts w:hint="default" w:ascii="Arial" w:hAnsi="Arial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spidmax="2050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7C5"/>
    <w:rsid w:val="00002642"/>
    <w:rsid w:val="0000449D"/>
    <w:rsid w:val="00010DE3"/>
    <w:rsid w:val="00011179"/>
    <w:rsid w:val="0001338E"/>
    <w:rsid w:val="0001489A"/>
    <w:rsid w:val="00017F3A"/>
    <w:rsid w:val="000202BF"/>
    <w:rsid w:val="00020E57"/>
    <w:rsid w:val="00021FA5"/>
    <w:rsid w:val="00023D79"/>
    <w:rsid w:val="00026AF0"/>
    <w:rsid w:val="0002743C"/>
    <w:rsid w:val="00027F50"/>
    <w:rsid w:val="00030C17"/>
    <w:rsid w:val="00031BAA"/>
    <w:rsid w:val="00033F7E"/>
    <w:rsid w:val="00034069"/>
    <w:rsid w:val="00037AA8"/>
    <w:rsid w:val="00040757"/>
    <w:rsid w:val="0004318B"/>
    <w:rsid w:val="00044350"/>
    <w:rsid w:val="00044C32"/>
    <w:rsid w:val="00046A42"/>
    <w:rsid w:val="00047577"/>
    <w:rsid w:val="0005396D"/>
    <w:rsid w:val="0005482A"/>
    <w:rsid w:val="00054F7D"/>
    <w:rsid w:val="0005514F"/>
    <w:rsid w:val="00060040"/>
    <w:rsid w:val="0006248B"/>
    <w:rsid w:val="000640AF"/>
    <w:rsid w:val="000648A0"/>
    <w:rsid w:val="00067C1D"/>
    <w:rsid w:val="00072952"/>
    <w:rsid w:val="00072D98"/>
    <w:rsid w:val="00073FA2"/>
    <w:rsid w:val="00075312"/>
    <w:rsid w:val="00075850"/>
    <w:rsid w:val="00076B65"/>
    <w:rsid w:val="000773AC"/>
    <w:rsid w:val="00085034"/>
    <w:rsid w:val="0009328D"/>
    <w:rsid w:val="0009342E"/>
    <w:rsid w:val="0009385D"/>
    <w:rsid w:val="00094F34"/>
    <w:rsid w:val="0009534F"/>
    <w:rsid w:val="000A0EF8"/>
    <w:rsid w:val="000A2682"/>
    <w:rsid w:val="000A33AC"/>
    <w:rsid w:val="000A604F"/>
    <w:rsid w:val="000B44FF"/>
    <w:rsid w:val="000C0BEC"/>
    <w:rsid w:val="000C20F1"/>
    <w:rsid w:val="000C79CA"/>
    <w:rsid w:val="000E1310"/>
    <w:rsid w:val="000E16F0"/>
    <w:rsid w:val="000E1783"/>
    <w:rsid w:val="000E21DE"/>
    <w:rsid w:val="000E327E"/>
    <w:rsid w:val="000E39F2"/>
    <w:rsid w:val="000E414B"/>
    <w:rsid w:val="000E53F4"/>
    <w:rsid w:val="000E65D9"/>
    <w:rsid w:val="000E67C9"/>
    <w:rsid w:val="000F0DA5"/>
    <w:rsid w:val="000F658D"/>
    <w:rsid w:val="00101E37"/>
    <w:rsid w:val="001021B5"/>
    <w:rsid w:val="0011093E"/>
    <w:rsid w:val="00111495"/>
    <w:rsid w:val="00115399"/>
    <w:rsid w:val="0012012D"/>
    <w:rsid w:val="001212CA"/>
    <w:rsid w:val="0012540E"/>
    <w:rsid w:val="0012565F"/>
    <w:rsid w:val="00131DFD"/>
    <w:rsid w:val="00137B3D"/>
    <w:rsid w:val="001436F8"/>
    <w:rsid w:val="001553E9"/>
    <w:rsid w:val="0015646F"/>
    <w:rsid w:val="0016016C"/>
    <w:rsid w:val="00161B7D"/>
    <w:rsid w:val="00163019"/>
    <w:rsid w:val="0016495D"/>
    <w:rsid w:val="00165F5F"/>
    <w:rsid w:val="0017290A"/>
    <w:rsid w:val="00175783"/>
    <w:rsid w:val="00176338"/>
    <w:rsid w:val="00183340"/>
    <w:rsid w:val="001843DC"/>
    <w:rsid w:val="00186205"/>
    <w:rsid w:val="00190AA6"/>
    <w:rsid w:val="0019151D"/>
    <w:rsid w:val="00194D01"/>
    <w:rsid w:val="00195E99"/>
    <w:rsid w:val="0019752C"/>
    <w:rsid w:val="001A0170"/>
    <w:rsid w:val="001A0FAF"/>
    <w:rsid w:val="001A190C"/>
    <w:rsid w:val="001A2662"/>
    <w:rsid w:val="001A6201"/>
    <w:rsid w:val="001B004A"/>
    <w:rsid w:val="001B036F"/>
    <w:rsid w:val="001B0C91"/>
    <w:rsid w:val="001B0E93"/>
    <w:rsid w:val="001B369E"/>
    <w:rsid w:val="001B4042"/>
    <w:rsid w:val="001B45DF"/>
    <w:rsid w:val="001C28FF"/>
    <w:rsid w:val="001C4693"/>
    <w:rsid w:val="001C6734"/>
    <w:rsid w:val="001D0C65"/>
    <w:rsid w:val="001D10A2"/>
    <w:rsid w:val="001D1851"/>
    <w:rsid w:val="001D3871"/>
    <w:rsid w:val="001D42DB"/>
    <w:rsid w:val="001E08C7"/>
    <w:rsid w:val="001E3CE9"/>
    <w:rsid w:val="001E4014"/>
    <w:rsid w:val="001E4083"/>
    <w:rsid w:val="001E4BBB"/>
    <w:rsid w:val="001E4C49"/>
    <w:rsid w:val="001E4E66"/>
    <w:rsid w:val="001E75FC"/>
    <w:rsid w:val="001F3D96"/>
    <w:rsid w:val="00200EBC"/>
    <w:rsid w:val="00212F71"/>
    <w:rsid w:val="002142C7"/>
    <w:rsid w:val="00220033"/>
    <w:rsid w:val="002203FF"/>
    <w:rsid w:val="002204A2"/>
    <w:rsid w:val="002230C3"/>
    <w:rsid w:val="00223C8E"/>
    <w:rsid w:val="00224007"/>
    <w:rsid w:val="00227D93"/>
    <w:rsid w:val="00230F24"/>
    <w:rsid w:val="00234411"/>
    <w:rsid w:val="00235DE3"/>
    <w:rsid w:val="00237894"/>
    <w:rsid w:val="00241896"/>
    <w:rsid w:val="00241AAF"/>
    <w:rsid w:val="00242113"/>
    <w:rsid w:val="0024691C"/>
    <w:rsid w:val="002646ED"/>
    <w:rsid w:val="00264E8C"/>
    <w:rsid w:val="00265CE1"/>
    <w:rsid w:val="00270A53"/>
    <w:rsid w:val="0027562A"/>
    <w:rsid w:val="002758D8"/>
    <w:rsid w:val="00275CB7"/>
    <w:rsid w:val="00275E38"/>
    <w:rsid w:val="00276F34"/>
    <w:rsid w:val="00280569"/>
    <w:rsid w:val="00281E06"/>
    <w:rsid w:val="00282DDB"/>
    <w:rsid w:val="00282F90"/>
    <w:rsid w:val="00283484"/>
    <w:rsid w:val="00283DC6"/>
    <w:rsid w:val="002856C0"/>
    <w:rsid w:val="0028756C"/>
    <w:rsid w:val="00291B9C"/>
    <w:rsid w:val="00293D5F"/>
    <w:rsid w:val="00294DED"/>
    <w:rsid w:val="002961CE"/>
    <w:rsid w:val="002966DA"/>
    <w:rsid w:val="002A525D"/>
    <w:rsid w:val="002B00F4"/>
    <w:rsid w:val="002B0ED1"/>
    <w:rsid w:val="002B6AB6"/>
    <w:rsid w:val="002B6CCE"/>
    <w:rsid w:val="002C281A"/>
    <w:rsid w:val="002C310F"/>
    <w:rsid w:val="002C326C"/>
    <w:rsid w:val="002C42D5"/>
    <w:rsid w:val="002D0CD6"/>
    <w:rsid w:val="002D17BC"/>
    <w:rsid w:val="002D22EE"/>
    <w:rsid w:val="002D39AC"/>
    <w:rsid w:val="002D56BB"/>
    <w:rsid w:val="002D6E03"/>
    <w:rsid w:val="002E0064"/>
    <w:rsid w:val="002E152D"/>
    <w:rsid w:val="003031F0"/>
    <w:rsid w:val="00304CCA"/>
    <w:rsid w:val="00313F98"/>
    <w:rsid w:val="00316694"/>
    <w:rsid w:val="003178FB"/>
    <w:rsid w:val="00317B40"/>
    <w:rsid w:val="003246FE"/>
    <w:rsid w:val="00327B99"/>
    <w:rsid w:val="0033099C"/>
    <w:rsid w:val="003355C0"/>
    <w:rsid w:val="00340E2C"/>
    <w:rsid w:val="00341315"/>
    <w:rsid w:val="00343E51"/>
    <w:rsid w:val="00354438"/>
    <w:rsid w:val="00360065"/>
    <w:rsid w:val="0036017A"/>
    <w:rsid w:val="00360423"/>
    <w:rsid w:val="003643E1"/>
    <w:rsid w:val="00365705"/>
    <w:rsid w:val="00370A17"/>
    <w:rsid w:val="00371B2F"/>
    <w:rsid w:val="00372C97"/>
    <w:rsid w:val="003733EE"/>
    <w:rsid w:val="00382758"/>
    <w:rsid w:val="0038693B"/>
    <w:rsid w:val="00394F5C"/>
    <w:rsid w:val="00397BF7"/>
    <w:rsid w:val="003A13E7"/>
    <w:rsid w:val="003B5C78"/>
    <w:rsid w:val="003B5F58"/>
    <w:rsid w:val="003B6100"/>
    <w:rsid w:val="003B7710"/>
    <w:rsid w:val="003C0CDE"/>
    <w:rsid w:val="003C2769"/>
    <w:rsid w:val="003C3788"/>
    <w:rsid w:val="003C736F"/>
    <w:rsid w:val="003D3EED"/>
    <w:rsid w:val="003D5A57"/>
    <w:rsid w:val="003D65AF"/>
    <w:rsid w:val="003E08E5"/>
    <w:rsid w:val="003E147C"/>
    <w:rsid w:val="003E288B"/>
    <w:rsid w:val="003E4BC7"/>
    <w:rsid w:val="003E606E"/>
    <w:rsid w:val="003E675B"/>
    <w:rsid w:val="003E7FB4"/>
    <w:rsid w:val="003F547D"/>
    <w:rsid w:val="003F61D4"/>
    <w:rsid w:val="003F762D"/>
    <w:rsid w:val="00404F7F"/>
    <w:rsid w:val="00406222"/>
    <w:rsid w:val="00406405"/>
    <w:rsid w:val="00406610"/>
    <w:rsid w:val="00410444"/>
    <w:rsid w:val="00414FA2"/>
    <w:rsid w:val="004152F4"/>
    <w:rsid w:val="00415649"/>
    <w:rsid w:val="00417AE0"/>
    <w:rsid w:val="00417E13"/>
    <w:rsid w:val="00427562"/>
    <w:rsid w:val="00433F81"/>
    <w:rsid w:val="00435A43"/>
    <w:rsid w:val="00437419"/>
    <w:rsid w:val="004448F4"/>
    <w:rsid w:val="00444A15"/>
    <w:rsid w:val="00446838"/>
    <w:rsid w:val="00446C94"/>
    <w:rsid w:val="00450E9B"/>
    <w:rsid w:val="00455D5E"/>
    <w:rsid w:val="00463876"/>
    <w:rsid w:val="00463FE6"/>
    <w:rsid w:val="00465526"/>
    <w:rsid w:val="0046562D"/>
    <w:rsid w:val="00472BE0"/>
    <w:rsid w:val="00472F61"/>
    <w:rsid w:val="00473151"/>
    <w:rsid w:val="004806AD"/>
    <w:rsid w:val="00480E2C"/>
    <w:rsid w:val="00484544"/>
    <w:rsid w:val="00484A68"/>
    <w:rsid w:val="00493027"/>
    <w:rsid w:val="00493C28"/>
    <w:rsid w:val="004967FC"/>
    <w:rsid w:val="00497410"/>
    <w:rsid w:val="004A060B"/>
    <w:rsid w:val="004A1418"/>
    <w:rsid w:val="004A142F"/>
    <w:rsid w:val="004A554E"/>
    <w:rsid w:val="004B022A"/>
    <w:rsid w:val="004B1A00"/>
    <w:rsid w:val="004B287D"/>
    <w:rsid w:val="004B44BB"/>
    <w:rsid w:val="004B5352"/>
    <w:rsid w:val="004C0CAE"/>
    <w:rsid w:val="004C52BC"/>
    <w:rsid w:val="004C6932"/>
    <w:rsid w:val="004E1489"/>
    <w:rsid w:val="004E1704"/>
    <w:rsid w:val="004E5065"/>
    <w:rsid w:val="004F2E02"/>
    <w:rsid w:val="004F3558"/>
    <w:rsid w:val="004F38BA"/>
    <w:rsid w:val="004F6BED"/>
    <w:rsid w:val="00500BBD"/>
    <w:rsid w:val="00501E50"/>
    <w:rsid w:val="005027E2"/>
    <w:rsid w:val="00502F81"/>
    <w:rsid w:val="00504242"/>
    <w:rsid w:val="005061EB"/>
    <w:rsid w:val="00506B11"/>
    <w:rsid w:val="0051140E"/>
    <w:rsid w:val="0051171D"/>
    <w:rsid w:val="00512E80"/>
    <w:rsid w:val="00512EBF"/>
    <w:rsid w:val="00513117"/>
    <w:rsid w:val="00516155"/>
    <w:rsid w:val="00516F73"/>
    <w:rsid w:val="00517213"/>
    <w:rsid w:val="005179EA"/>
    <w:rsid w:val="00524AB3"/>
    <w:rsid w:val="00525A6C"/>
    <w:rsid w:val="00527EA0"/>
    <w:rsid w:val="00532D94"/>
    <w:rsid w:val="005348DB"/>
    <w:rsid w:val="005361F9"/>
    <w:rsid w:val="00544912"/>
    <w:rsid w:val="00545341"/>
    <w:rsid w:val="005472AC"/>
    <w:rsid w:val="0055002A"/>
    <w:rsid w:val="00550DB6"/>
    <w:rsid w:val="0055624C"/>
    <w:rsid w:val="0055694F"/>
    <w:rsid w:val="00557EEA"/>
    <w:rsid w:val="00562CBA"/>
    <w:rsid w:val="00562D9F"/>
    <w:rsid w:val="005658CA"/>
    <w:rsid w:val="00570BE6"/>
    <w:rsid w:val="00570FBD"/>
    <w:rsid w:val="005737F4"/>
    <w:rsid w:val="00574F55"/>
    <w:rsid w:val="00580435"/>
    <w:rsid w:val="00585679"/>
    <w:rsid w:val="005856CA"/>
    <w:rsid w:val="005973BE"/>
    <w:rsid w:val="00597977"/>
    <w:rsid w:val="005A099E"/>
    <w:rsid w:val="005A0CBE"/>
    <w:rsid w:val="005A2FA4"/>
    <w:rsid w:val="005A75D0"/>
    <w:rsid w:val="005B28E4"/>
    <w:rsid w:val="005B403D"/>
    <w:rsid w:val="005B42AD"/>
    <w:rsid w:val="005B5438"/>
    <w:rsid w:val="005B63AB"/>
    <w:rsid w:val="005C01AF"/>
    <w:rsid w:val="005C0DA7"/>
    <w:rsid w:val="005C45F5"/>
    <w:rsid w:val="005C7AD1"/>
    <w:rsid w:val="005D0623"/>
    <w:rsid w:val="005D0B3D"/>
    <w:rsid w:val="005D7800"/>
    <w:rsid w:val="005E19E1"/>
    <w:rsid w:val="005E48B6"/>
    <w:rsid w:val="005E5A71"/>
    <w:rsid w:val="005E6768"/>
    <w:rsid w:val="005E72C5"/>
    <w:rsid w:val="005F1DB6"/>
    <w:rsid w:val="005F2AE1"/>
    <w:rsid w:val="005F71F1"/>
    <w:rsid w:val="005F7DFB"/>
    <w:rsid w:val="0060052E"/>
    <w:rsid w:val="00600EDB"/>
    <w:rsid w:val="006015D2"/>
    <w:rsid w:val="00603658"/>
    <w:rsid w:val="006040A4"/>
    <w:rsid w:val="006059FF"/>
    <w:rsid w:val="00606F01"/>
    <w:rsid w:val="00607E75"/>
    <w:rsid w:val="00611393"/>
    <w:rsid w:val="00611476"/>
    <w:rsid w:val="006128B5"/>
    <w:rsid w:val="006235FB"/>
    <w:rsid w:val="006251B5"/>
    <w:rsid w:val="0062546B"/>
    <w:rsid w:val="00625553"/>
    <w:rsid w:val="00627A21"/>
    <w:rsid w:val="00630BA2"/>
    <w:rsid w:val="0063133C"/>
    <w:rsid w:val="006372B5"/>
    <w:rsid w:val="006457DD"/>
    <w:rsid w:val="00647A29"/>
    <w:rsid w:val="00647AE5"/>
    <w:rsid w:val="00647F43"/>
    <w:rsid w:val="00650596"/>
    <w:rsid w:val="0065554D"/>
    <w:rsid w:val="00655EF8"/>
    <w:rsid w:val="006566D9"/>
    <w:rsid w:val="00657D4E"/>
    <w:rsid w:val="0067234F"/>
    <w:rsid w:val="006733C7"/>
    <w:rsid w:val="006746DA"/>
    <w:rsid w:val="0067548D"/>
    <w:rsid w:val="00676F95"/>
    <w:rsid w:val="006860AE"/>
    <w:rsid w:val="00687EA4"/>
    <w:rsid w:val="00691FE7"/>
    <w:rsid w:val="00693447"/>
    <w:rsid w:val="00693A66"/>
    <w:rsid w:val="0069556F"/>
    <w:rsid w:val="0069611C"/>
    <w:rsid w:val="00697137"/>
    <w:rsid w:val="00697DCB"/>
    <w:rsid w:val="006A0547"/>
    <w:rsid w:val="006A08B4"/>
    <w:rsid w:val="006A214D"/>
    <w:rsid w:val="006A56C2"/>
    <w:rsid w:val="006A704C"/>
    <w:rsid w:val="006B01E5"/>
    <w:rsid w:val="006B03D2"/>
    <w:rsid w:val="006B08BE"/>
    <w:rsid w:val="006B5706"/>
    <w:rsid w:val="006B724D"/>
    <w:rsid w:val="006C0DCF"/>
    <w:rsid w:val="006C136C"/>
    <w:rsid w:val="006C17C5"/>
    <w:rsid w:val="006C1EF7"/>
    <w:rsid w:val="006D25F5"/>
    <w:rsid w:val="006D45C5"/>
    <w:rsid w:val="006D4C85"/>
    <w:rsid w:val="006D6184"/>
    <w:rsid w:val="006E4601"/>
    <w:rsid w:val="006E5116"/>
    <w:rsid w:val="006F0237"/>
    <w:rsid w:val="006F2E2B"/>
    <w:rsid w:val="006F48A4"/>
    <w:rsid w:val="00713626"/>
    <w:rsid w:val="00717ED9"/>
    <w:rsid w:val="007211EC"/>
    <w:rsid w:val="00724403"/>
    <w:rsid w:val="0072556B"/>
    <w:rsid w:val="00725641"/>
    <w:rsid w:val="00725BFD"/>
    <w:rsid w:val="0073054D"/>
    <w:rsid w:val="007309D2"/>
    <w:rsid w:val="0073240B"/>
    <w:rsid w:val="007331AA"/>
    <w:rsid w:val="00736873"/>
    <w:rsid w:val="00740C3C"/>
    <w:rsid w:val="00742FBC"/>
    <w:rsid w:val="00743F57"/>
    <w:rsid w:val="00744AD7"/>
    <w:rsid w:val="00744DB2"/>
    <w:rsid w:val="00745173"/>
    <w:rsid w:val="0074711B"/>
    <w:rsid w:val="00747C44"/>
    <w:rsid w:val="007505F1"/>
    <w:rsid w:val="0075123C"/>
    <w:rsid w:val="007518E6"/>
    <w:rsid w:val="007552DA"/>
    <w:rsid w:val="007553B4"/>
    <w:rsid w:val="00755E30"/>
    <w:rsid w:val="00756FC6"/>
    <w:rsid w:val="00757D03"/>
    <w:rsid w:val="0076148F"/>
    <w:rsid w:val="00764305"/>
    <w:rsid w:val="00764C44"/>
    <w:rsid w:val="00767979"/>
    <w:rsid w:val="00767A83"/>
    <w:rsid w:val="0077096F"/>
    <w:rsid w:val="00770F81"/>
    <w:rsid w:val="00777ECB"/>
    <w:rsid w:val="00781AED"/>
    <w:rsid w:val="0078409B"/>
    <w:rsid w:val="00786864"/>
    <w:rsid w:val="00791812"/>
    <w:rsid w:val="0079241C"/>
    <w:rsid w:val="007943A9"/>
    <w:rsid w:val="00796562"/>
    <w:rsid w:val="007A09AC"/>
    <w:rsid w:val="007A1440"/>
    <w:rsid w:val="007A22A0"/>
    <w:rsid w:val="007B1C76"/>
    <w:rsid w:val="007B2645"/>
    <w:rsid w:val="007B3B52"/>
    <w:rsid w:val="007B4A27"/>
    <w:rsid w:val="007C1241"/>
    <w:rsid w:val="007C31E7"/>
    <w:rsid w:val="007C40CA"/>
    <w:rsid w:val="007C440C"/>
    <w:rsid w:val="007E044D"/>
    <w:rsid w:val="007E0ECA"/>
    <w:rsid w:val="007E3765"/>
    <w:rsid w:val="007E4020"/>
    <w:rsid w:val="007E4A86"/>
    <w:rsid w:val="007F1267"/>
    <w:rsid w:val="007F1960"/>
    <w:rsid w:val="007F1D6B"/>
    <w:rsid w:val="007F3C1E"/>
    <w:rsid w:val="007F4D0F"/>
    <w:rsid w:val="007F4E0E"/>
    <w:rsid w:val="007F5322"/>
    <w:rsid w:val="007F7905"/>
    <w:rsid w:val="00800E25"/>
    <w:rsid w:val="00802B0F"/>
    <w:rsid w:val="0080666F"/>
    <w:rsid w:val="008100F5"/>
    <w:rsid w:val="00817F18"/>
    <w:rsid w:val="00824234"/>
    <w:rsid w:val="0082448D"/>
    <w:rsid w:val="00831763"/>
    <w:rsid w:val="0083238A"/>
    <w:rsid w:val="008406B8"/>
    <w:rsid w:val="00840F11"/>
    <w:rsid w:val="00842030"/>
    <w:rsid w:val="00843194"/>
    <w:rsid w:val="00845777"/>
    <w:rsid w:val="008506C6"/>
    <w:rsid w:val="00851A81"/>
    <w:rsid w:val="00851DAE"/>
    <w:rsid w:val="008530D4"/>
    <w:rsid w:val="00854F96"/>
    <w:rsid w:val="008550FF"/>
    <w:rsid w:val="00857C62"/>
    <w:rsid w:val="00860519"/>
    <w:rsid w:val="008621CD"/>
    <w:rsid w:val="008625BF"/>
    <w:rsid w:val="00862F99"/>
    <w:rsid w:val="00864F94"/>
    <w:rsid w:val="008676EE"/>
    <w:rsid w:val="00867D57"/>
    <w:rsid w:val="008737C5"/>
    <w:rsid w:val="00875BBF"/>
    <w:rsid w:val="00880AC2"/>
    <w:rsid w:val="00887FA4"/>
    <w:rsid w:val="0089172A"/>
    <w:rsid w:val="0089231F"/>
    <w:rsid w:val="0089340D"/>
    <w:rsid w:val="0089624E"/>
    <w:rsid w:val="008A0426"/>
    <w:rsid w:val="008B1FCF"/>
    <w:rsid w:val="008B3377"/>
    <w:rsid w:val="008C2AF4"/>
    <w:rsid w:val="008C3FEE"/>
    <w:rsid w:val="008D0C68"/>
    <w:rsid w:val="008D19DA"/>
    <w:rsid w:val="008D6DA3"/>
    <w:rsid w:val="008D7834"/>
    <w:rsid w:val="008E07D8"/>
    <w:rsid w:val="008E5D32"/>
    <w:rsid w:val="008F1389"/>
    <w:rsid w:val="008F2A79"/>
    <w:rsid w:val="008F36EA"/>
    <w:rsid w:val="008F6445"/>
    <w:rsid w:val="009001D6"/>
    <w:rsid w:val="00905C0C"/>
    <w:rsid w:val="00907578"/>
    <w:rsid w:val="009079E3"/>
    <w:rsid w:val="00911AC2"/>
    <w:rsid w:val="0091525B"/>
    <w:rsid w:val="00915D7C"/>
    <w:rsid w:val="00916D9D"/>
    <w:rsid w:val="0092213A"/>
    <w:rsid w:val="00924503"/>
    <w:rsid w:val="009255D7"/>
    <w:rsid w:val="009305AB"/>
    <w:rsid w:val="009358DF"/>
    <w:rsid w:val="00942CE8"/>
    <w:rsid w:val="00943AAB"/>
    <w:rsid w:val="00943B54"/>
    <w:rsid w:val="009448F2"/>
    <w:rsid w:val="00947E58"/>
    <w:rsid w:val="009535EC"/>
    <w:rsid w:val="0095510D"/>
    <w:rsid w:val="00972F33"/>
    <w:rsid w:val="00975702"/>
    <w:rsid w:val="009758C0"/>
    <w:rsid w:val="0098089D"/>
    <w:rsid w:val="00985CE3"/>
    <w:rsid w:val="0099066D"/>
    <w:rsid w:val="00994095"/>
    <w:rsid w:val="00994DCA"/>
    <w:rsid w:val="009973F4"/>
    <w:rsid w:val="009B06BC"/>
    <w:rsid w:val="009B23A1"/>
    <w:rsid w:val="009B29DC"/>
    <w:rsid w:val="009B3B35"/>
    <w:rsid w:val="009B64E6"/>
    <w:rsid w:val="009B662B"/>
    <w:rsid w:val="009C0C64"/>
    <w:rsid w:val="009C0DAF"/>
    <w:rsid w:val="009C13EB"/>
    <w:rsid w:val="009C216F"/>
    <w:rsid w:val="009C3526"/>
    <w:rsid w:val="009C4577"/>
    <w:rsid w:val="009C636C"/>
    <w:rsid w:val="009C6677"/>
    <w:rsid w:val="009D258C"/>
    <w:rsid w:val="009D267F"/>
    <w:rsid w:val="009D2F3E"/>
    <w:rsid w:val="009D3CF8"/>
    <w:rsid w:val="009D6048"/>
    <w:rsid w:val="009D6386"/>
    <w:rsid w:val="009D6A00"/>
    <w:rsid w:val="009E2D01"/>
    <w:rsid w:val="009E4DCF"/>
    <w:rsid w:val="009E5E80"/>
    <w:rsid w:val="009E5FB7"/>
    <w:rsid w:val="009F0915"/>
    <w:rsid w:val="009F422D"/>
    <w:rsid w:val="009F50DC"/>
    <w:rsid w:val="009F724D"/>
    <w:rsid w:val="00A0068C"/>
    <w:rsid w:val="00A011D7"/>
    <w:rsid w:val="00A01DAA"/>
    <w:rsid w:val="00A025E8"/>
    <w:rsid w:val="00A05EF3"/>
    <w:rsid w:val="00A0777F"/>
    <w:rsid w:val="00A07AC6"/>
    <w:rsid w:val="00A11BC6"/>
    <w:rsid w:val="00A12A36"/>
    <w:rsid w:val="00A13BCA"/>
    <w:rsid w:val="00A143CD"/>
    <w:rsid w:val="00A157A0"/>
    <w:rsid w:val="00A21BC6"/>
    <w:rsid w:val="00A24C47"/>
    <w:rsid w:val="00A301D6"/>
    <w:rsid w:val="00A30AE4"/>
    <w:rsid w:val="00A3624C"/>
    <w:rsid w:val="00A3728B"/>
    <w:rsid w:val="00A37E23"/>
    <w:rsid w:val="00A37E3C"/>
    <w:rsid w:val="00A402F9"/>
    <w:rsid w:val="00A446DF"/>
    <w:rsid w:val="00A5230D"/>
    <w:rsid w:val="00A533A5"/>
    <w:rsid w:val="00A55025"/>
    <w:rsid w:val="00A5616E"/>
    <w:rsid w:val="00A640CE"/>
    <w:rsid w:val="00A64964"/>
    <w:rsid w:val="00A65FFD"/>
    <w:rsid w:val="00A676F2"/>
    <w:rsid w:val="00A70F2B"/>
    <w:rsid w:val="00A76037"/>
    <w:rsid w:val="00A82B0C"/>
    <w:rsid w:val="00A82CBC"/>
    <w:rsid w:val="00A87DC8"/>
    <w:rsid w:val="00A909AB"/>
    <w:rsid w:val="00A915A3"/>
    <w:rsid w:val="00A92952"/>
    <w:rsid w:val="00A96AC8"/>
    <w:rsid w:val="00A970F0"/>
    <w:rsid w:val="00AA431E"/>
    <w:rsid w:val="00AA53C0"/>
    <w:rsid w:val="00AA6F18"/>
    <w:rsid w:val="00AB56F9"/>
    <w:rsid w:val="00AC04DC"/>
    <w:rsid w:val="00AC073F"/>
    <w:rsid w:val="00AC0914"/>
    <w:rsid w:val="00AC1566"/>
    <w:rsid w:val="00AC21B9"/>
    <w:rsid w:val="00AC2C6D"/>
    <w:rsid w:val="00AC5622"/>
    <w:rsid w:val="00AC686D"/>
    <w:rsid w:val="00AC69BF"/>
    <w:rsid w:val="00AD203D"/>
    <w:rsid w:val="00AD30E3"/>
    <w:rsid w:val="00AD663D"/>
    <w:rsid w:val="00AD70A8"/>
    <w:rsid w:val="00AD7614"/>
    <w:rsid w:val="00AE227B"/>
    <w:rsid w:val="00AE5A85"/>
    <w:rsid w:val="00AE5CEE"/>
    <w:rsid w:val="00AF13C2"/>
    <w:rsid w:val="00AF3816"/>
    <w:rsid w:val="00AF5F13"/>
    <w:rsid w:val="00AF683C"/>
    <w:rsid w:val="00AF7EE4"/>
    <w:rsid w:val="00B00EEC"/>
    <w:rsid w:val="00B01305"/>
    <w:rsid w:val="00B02568"/>
    <w:rsid w:val="00B026FD"/>
    <w:rsid w:val="00B03C5A"/>
    <w:rsid w:val="00B03DCE"/>
    <w:rsid w:val="00B070FC"/>
    <w:rsid w:val="00B10069"/>
    <w:rsid w:val="00B12383"/>
    <w:rsid w:val="00B1347D"/>
    <w:rsid w:val="00B13FCE"/>
    <w:rsid w:val="00B16C07"/>
    <w:rsid w:val="00B17B5E"/>
    <w:rsid w:val="00B237B7"/>
    <w:rsid w:val="00B25BA5"/>
    <w:rsid w:val="00B27598"/>
    <w:rsid w:val="00B33E12"/>
    <w:rsid w:val="00B36508"/>
    <w:rsid w:val="00B3741C"/>
    <w:rsid w:val="00B41673"/>
    <w:rsid w:val="00B42AE5"/>
    <w:rsid w:val="00B43019"/>
    <w:rsid w:val="00B4709D"/>
    <w:rsid w:val="00B471CC"/>
    <w:rsid w:val="00B50007"/>
    <w:rsid w:val="00B52086"/>
    <w:rsid w:val="00B52753"/>
    <w:rsid w:val="00B54EB9"/>
    <w:rsid w:val="00B55790"/>
    <w:rsid w:val="00B5722F"/>
    <w:rsid w:val="00B63F23"/>
    <w:rsid w:val="00B65821"/>
    <w:rsid w:val="00B66F5C"/>
    <w:rsid w:val="00B729BD"/>
    <w:rsid w:val="00B91171"/>
    <w:rsid w:val="00B917A6"/>
    <w:rsid w:val="00B94E54"/>
    <w:rsid w:val="00BB2041"/>
    <w:rsid w:val="00BB3044"/>
    <w:rsid w:val="00BB5AF7"/>
    <w:rsid w:val="00BC1793"/>
    <w:rsid w:val="00BC33DE"/>
    <w:rsid w:val="00BD134A"/>
    <w:rsid w:val="00BD19DB"/>
    <w:rsid w:val="00BD19FB"/>
    <w:rsid w:val="00BD5B78"/>
    <w:rsid w:val="00BE5A2A"/>
    <w:rsid w:val="00BE7A1E"/>
    <w:rsid w:val="00BF1FA0"/>
    <w:rsid w:val="00BF204B"/>
    <w:rsid w:val="00BF22CB"/>
    <w:rsid w:val="00BF44BD"/>
    <w:rsid w:val="00C0331E"/>
    <w:rsid w:val="00C03387"/>
    <w:rsid w:val="00C1381A"/>
    <w:rsid w:val="00C15361"/>
    <w:rsid w:val="00C1649E"/>
    <w:rsid w:val="00C16A2A"/>
    <w:rsid w:val="00C331A7"/>
    <w:rsid w:val="00C35E59"/>
    <w:rsid w:val="00C438B0"/>
    <w:rsid w:val="00C51E79"/>
    <w:rsid w:val="00C56067"/>
    <w:rsid w:val="00C73DFA"/>
    <w:rsid w:val="00C756BF"/>
    <w:rsid w:val="00C80C50"/>
    <w:rsid w:val="00C8234F"/>
    <w:rsid w:val="00C8261C"/>
    <w:rsid w:val="00C8342E"/>
    <w:rsid w:val="00C846C0"/>
    <w:rsid w:val="00C90DE5"/>
    <w:rsid w:val="00C9197B"/>
    <w:rsid w:val="00C93F7C"/>
    <w:rsid w:val="00C9612E"/>
    <w:rsid w:val="00C97F4E"/>
    <w:rsid w:val="00CA2168"/>
    <w:rsid w:val="00CA5D77"/>
    <w:rsid w:val="00CA5EA9"/>
    <w:rsid w:val="00CB18AD"/>
    <w:rsid w:val="00CB315C"/>
    <w:rsid w:val="00CC06E8"/>
    <w:rsid w:val="00CC0823"/>
    <w:rsid w:val="00CC1CD8"/>
    <w:rsid w:val="00CD1694"/>
    <w:rsid w:val="00CD6C90"/>
    <w:rsid w:val="00CE4A2B"/>
    <w:rsid w:val="00CE795E"/>
    <w:rsid w:val="00CE7E39"/>
    <w:rsid w:val="00CF4431"/>
    <w:rsid w:val="00CF5790"/>
    <w:rsid w:val="00CF71B8"/>
    <w:rsid w:val="00D05250"/>
    <w:rsid w:val="00D15F61"/>
    <w:rsid w:val="00D16418"/>
    <w:rsid w:val="00D17454"/>
    <w:rsid w:val="00D17872"/>
    <w:rsid w:val="00D178DC"/>
    <w:rsid w:val="00D21236"/>
    <w:rsid w:val="00D22910"/>
    <w:rsid w:val="00D27E10"/>
    <w:rsid w:val="00D35694"/>
    <w:rsid w:val="00D40CFE"/>
    <w:rsid w:val="00D42D31"/>
    <w:rsid w:val="00D42F58"/>
    <w:rsid w:val="00D443D1"/>
    <w:rsid w:val="00D452D3"/>
    <w:rsid w:val="00D47F21"/>
    <w:rsid w:val="00D52B0E"/>
    <w:rsid w:val="00D540E3"/>
    <w:rsid w:val="00D57C54"/>
    <w:rsid w:val="00D61849"/>
    <w:rsid w:val="00D64559"/>
    <w:rsid w:val="00D66181"/>
    <w:rsid w:val="00D674E0"/>
    <w:rsid w:val="00D777FD"/>
    <w:rsid w:val="00D77A97"/>
    <w:rsid w:val="00D805CA"/>
    <w:rsid w:val="00D8087E"/>
    <w:rsid w:val="00D80C83"/>
    <w:rsid w:val="00D81E28"/>
    <w:rsid w:val="00D8528E"/>
    <w:rsid w:val="00D85A5F"/>
    <w:rsid w:val="00D86163"/>
    <w:rsid w:val="00D87027"/>
    <w:rsid w:val="00D9221F"/>
    <w:rsid w:val="00D94E32"/>
    <w:rsid w:val="00D958F9"/>
    <w:rsid w:val="00DA29C4"/>
    <w:rsid w:val="00DA547B"/>
    <w:rsid w:val="00DA737F"/>
    <w:rsid w:val="00DB2329"/>
    <w:rsid w:val="00DB26F4"/>
    <w:rsid w:val="00DB693D"/>
    <w:rsid w:val="00DB740B"/>
    <w:rsid w:val="00DC0BB3"/>
    <w:rsid w:val="00DC17B5"/>
    <w:rsid w:val="00DC7BF5"/>
    <w:rsid w:val="00DD13FF"/>
    <w:rsid w:val="00DD211C"/>
    <w:rsid w:val="00DD570D"/>
    <w:rsid w:val="00DE3004"/>
    <w:rsid w:val="00DE5790"/>
    <w:rsid w:val="00DE58F9"/>
    <w:rsid w:val="00DF1D23"/>
    <w:rsid w:val="00DF29F0"/>
    <w:rsid w:val="00DF4EA7"/>
    <w:rsid w:val="00DF796F"/>
    <w:rsid w:val="00DF7ADA"/>
    <w:rsid w:val="00E011FE"/>
    <w:rsid w:val="00E01F63"/>
    <w:rsid w:val="00E037DD"/>
    <w:rsid w:val="00E07FFC"/>
    <w:rsid w:val="00E127AA"/>
    <w:rsid w:val="00E1321F"/>
    <w:rsid w:val="00E13803"/>
    <w:rsid w:val="00E16289"/>
    <w:rsid w:val="00E171AC"/>
    <w:rsid w:val="00E22DC2"/>
    <w:rsid w:val="00E25CB7"/>
    <w:rsid w:val="00E26F63"/>
    <w:rsid w:val="00E30022"/>
    <w:rsid w:val="00E33213"/>
    <w:rsid w:val="00E33616"/>
    <w:rsid w:val="00E34B43"/>
    <w:rsid w:val="00E40965"/>
    <w:rsid w:val="00E40E90"/>
    <w:rsid w:val="00E430E2"/>
    <w:rsid w:val="00E45480"/>
    <w:rsid w:val="00E45B75"/>
    <w:rsid w:val="00E47D4F"/>
    <w:rsid w:val="00E55AA4"/>
    <w:rsid w:val="00E70505"/>
    <w:rsid w:val="00E757AF"/>
    <w:rsid w:val="00E7668E"/>
    <w:rsid w:val="00E80C80"/>
    <w:rsid w:val="00E8394D"/>
    <w:rsid w:val="00E8543D"/>
    <w:rsid w:val="00E93C5B"/>
    <w:rsid w:val="00E94E42"/>
    <w:rsid w:val="00E96924"/>
    <w:rsid w:val="00EA5D72"/>
    <w:rsid w:val="00EA67E7"/>
    <w:rsid w:val="00EB2298"/>
    <w:rsid w:val="00EB2378"/>
    <w:rsid w:val="00EB3D75"/>
    <w:rsid w:val="00EB512F"/>
    <w:rsid w:val="00EB7277"/>
    <w:rsid w:val="00EC410D"/>
    <w:rsid w:val="00EC4BD9"/>
    <w:rsid w:val="00ED0232"/>
    <w:rsid w:val="00ED077B"/>
    <w:rsid w:val="00ED1E22"/>
    <w:rsid w:val="00ED3AE0"/>
    <w:rsid w:val="00ED525D"/>
    <w:rsid w:val="00EE2376"/>
    <w:rsid w:val="00EE520F"/>
    <w:rsid w:val="00EE572A"/>
    <w:rsid w:val="00EF08B5"/>
    <w:rsid w:val="00EF14A2"/>
    <w:rsid w:val="00EF5384"/>
    <w:rsid w:val="00F00605"/>
    <w:rsid w:val="00F014E2"/>
    <w:rsid w:val="00F031AC"/>
    <w:rsid w:val="00F066D6"/>
    <w:rsid w:val="00F11C4C"/>
    <w:rsid w:val="00F15ACE"/>
    <w:rsid w:val="00F1789E"/>
    <w:rsid w:val="00F206F7"/>
    <w:rsid w:val="00F207CA"/>
    <w:rsid w:val="00F23CD2"/>
    <w:rsid w:val="00F255F3"/>
    <w:rsid w:val="00F32020"/>
    <w:rsid w:val="00F33680"/>
    <w:rsid w:val="00F33C7A"/>
    <w:rsid w:val="00F4721C"/>
    <w:rsid w:val="00F5079E"/>
    <w:rsid w:val="00F50904"/>
    <w:rsid w:val="00F50C79"/>
    <w:rsid w:val="00F530CE"/>
    <w:rsid w:val="00F5388C"/>
    <w:rsid w:val="00F54C32"/>
    <w:rsid w:val="00F618C3"/>
    <w:rsid w:val="00F6531E"/>
    <w:rsid w:val="00F707F8"/>
    <w:rsid w:val="00F718F5"/>
    <w:rsid w:val="00F74ABE"/>
    <w:rsid w:val="00F766EF"/>
    <w:rsid w:val="00F76EF7"/>
    <w:rsid w:val="00F80660"/>
    <w:rsid w:val="00F811A2"/>
    <w:rsid w:val="00F84C31"/>
    <w:rsid w:val="00F852B7"/>
    <w:rsid w:val="00F8686C"/>
    <w:rsid w:val="00F92B1E"/>
    <w:rsid w:val="00F94186"/>
    <w:rsid w:val="00F944D8"/>
    <w:rsid w:val="00F96057"/>
    <w:rsid w:val="00F960F8"/>
    <w:rsid w:val="00FA2072"/>
    <w:rsid w:val="00FA30BD"/>
    <w:rsid w:val="00FA3664"/>
    <w:rsid w:val="00FA51A0"/>
    <w:rsid w:val="00FA52FD"/>
    <w:rsid w:val="00FB0AFD"/>
    <w:rsid w:val="00FB5D6A"/>
    <w:rsid w:val="00FB7E21"/>
    <w:rsid w:val="00FC019C"/>
    <w:rsid w:val="00FC3D30"/>
    <w:rsid w:val="00FC4DD9"/>
    <w:rsid w:val="00FC5239"/>
    <w:rsid w:val="00FD10C1"/>
    <w:rsid w:val="00FD7A56"/>
    <w:rsid w:val="00FE2FB9"/>
    <w:rsid w:val="00FE3DCD"/>
    <w:rsid w:val="00FE5FCB"/>
    <w:rsid w:val="00FF528C"/>
    <w:rsid w:val="00FF53C2"/>
    <w:rsid w:val="00FF54D9"/>
    <w:rsid w:val="00FF6452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50" v:ext="edit"/>
    <o:shapelayout v:ext="edit">
      <o:idmap data="2" v:ext="edit"/>
    </o:shapelayout>
  </w:shapeDefaults>
  <w:decimalSymbol w:val=","/>
  <w:listSeparator w:val=";"/>
  <w14:docId w14:val="2A0CE450"/>
  <w15:docId w15:val="{05409670-0C00-4151-990A-0789C64C935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uiPriority="9" w:qFormat="true"/>
    <w:lsdException w:name="heading 2" w:uiPriority="9" w:semiHidden="true" w:unhideWhenUsed="true" w:qFormat="true"/>
    <w:lsdException w:name="heading 3" w:uiPriority="1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uiPriority="99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table of authorities" w:semiHidden="true" w:unhideWhenUsed="true"/>
    <w:lsdException w:name="macro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99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uiPriority="99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99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A82CBC"/>
    <w:rPr>
      <w:sz w:val="24"/>
      <w:szCs w:val="24"/>
    </w:rPr>
  </w:style>
  <w:style w:type="paragraph" w:styleId="Naslov1">
    <w:name w:val="heading 1"/>
    <w:basedOn w:val="Normal"/>
    <w:next w:val="Normal"/>
    <w:link w:val="Naslov1Char"/>
    <w:uiPriority w:val="9"/>
    <w:qFormat/>
    <w:rsid w:val="00A82CBC"/>
    <w:pPr>
      <w:keepNext/>
      <w:jc w:val="center"/>
      <w:outlineLvl w:val="0"/>
    </w:pPr>
    <w:rPr>
      <w:b/>
      <w:bCs/>
    </w:rPr>
  </w:style>
  <w:style w:type="paragraph" w:styleId="Naslov2">
    <w:name w:val="heading 2"/>
    <w:basedOn w:val="Normal"/>
    <w:link w:val="Naslov2Char"/>
    <w:uiPriority w:val="9"/>
    <w:qFormat/>
    <w:rsid w:val="00786864"/>
    <w:pPr>
      <w:widowControl w:val="false"/>
      <w:outlineLvl w:val="1"/>
    </w:pPr>
    <w:rPr>
      <w:rFonts w:ascii="Calibri" w:hAnsi="Calibri" w:eastAsia="Calibri" w:cstheme="minorBidi"/>
      <w:b/>
      <w:bCs/>
      <w:sz w:val="22"/>
      <w:szCs w:val="22"/>
      <w:lang w:val="en-US" w:eastAsia="en-US"/>
    </w:rPr>
  </w:style>
  <w:style w:type="paragraph" w:styleId="Naslov3">
    <w:name w:val="heading 3"/>
    <w:basedOn w:val="Normal"/>
    <w:link w:val="Naslov3Char"/>
    <w:uiPriority w:val="1"/>
    <w:qFormat/>
    <w:rsid w:val="00851DAE"/>
    <w:pPr>
      <w:widowControl w:val="false"/>
      <w:ind w:left="1556"/>
      <w:outlineLvl w:val="2"/>
    </w:pPr>
    <w:rPr>
      <w:rFonts w:ascii="Calibri" w:hAnsi="Calibri" w:eastAsia="Calibri" w:cstheme="minorBidi"/>
      <w:b/>
      <w:bCs/>
      <w:sz w:val="22"/>
      <w:szCs w:val="22"/>
      <w:lang w:val="en-US"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D2291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D22910"/>
  </w:style>
  <w:style w:type="paragraph" w:styleId="Podnoje">
    <w:name w:val="footer"/>
    <w:basedOn w:val="Normal"/>
    <w:link w:val="PodnojeChar"/>
    <w:uiPriority w:val="99"/>
    <w:rsid w:val="00D22910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link w:val="TekstbaloniaChar"/>
    <w:rsid w:val="00EF5384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rsid w:val="00EF5384"/>
    <w:rPr>
      <w:rFonts w:ascii="Tahoma" w:hAnsi="Tahoma" w:cs="Tahoma"/>
      <w:sz w:val="16"/>
      <w:szCs w:val="16"/>
    </w:rPr>
  </w:style>
  <w:style w:type="character" w:styleId="Naslov1Char" w:customStyle="true">
    <w:name w:val="Naslov 1 Char"/>
    <w:link w:val="Naslov1"/>
    <w:uiPriority w:val="9"/>
    <w:rsid w:val="00D61849"/>
    <w:rPr>
      <w:b/>
      <w:bCs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550DB6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50DB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50DB6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50DB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50DB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1"/>
    <w:qFormat/>
    <w:rsid w:val="008550FF"/>
    <w:pPr>
      <w:spacing w:after="200" w:line="276" w:lineRule="auto"/>
      <w:ind w:left="720"/>
      <w:contextualSpacing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character" w:styleId="ZaglavljeChar" w:customStyle="true">
    <w:name w:val="Zaglavlje Char"/>
    <w:basedOn w:val="Zadanifontodlomka"/>
    <w:link w:val="Zaglavlje"/>
    <w:uiPriority w:val="99"/>
    <w:rsid w:val="00D05250"/>
    <w:rPr>
      <w:sz w:val="24"/>
      <w:szCs w:val="24"/>
    </w:rPr>
  </w:style>
  <w:style w:type="paragraph" w:styleId="Tijeloteksta">
    <w:name w:val="Body Text"/>
    <w:basedOn w:val="Normal"/>
    <w:link w:val="TijelotekstaChar"/>
    <w:uiPriority w:val="1"/>
    <w:qFormat/>
    <w:rsid w:val="00D777FD"/>
    <w:pPr>
      <w:spacing w:line="360" w:lineRule="atLeast"/>
      <w:jc w:val="both"/>
    </w:pPr>
    <w:rPr>
      <w:sz w:val="26"/>
      <w:szCs w:val="20"/>
    </w:rPr>
  </w:style>
  <w:style w:type="character" w:styleId="TijelotekstaChar" w:customStyle="true">
    <w:name w:val="Tijelo teksta Char"/>
    <w:basedOn w:val="Zadanifontodlomka"/>
    <w:link w:val="Tijeloteksta"/>
    <w:uiPriority w:val="1"/>
    <w:rsid w:val="00D777FD"/>
    <w:rPr>
      <w:sz w:val="26"/>
    </w:rPr>
  </w:style>
  <w:style w:type="paragraph" w:styleId="Tijeloteksta2">
    <w:name w:val="Body Text 2"/>
    <w:basedOn w:val="Normal"/>
    <w:link w:val="Tijeloteksta2Char"/>
    <w:rsid w:val="00D777FD"/>
    <w:pPr>
      <w:spacing w:after="120" w:line="480" w:lineRule="auto"/>
    </w:pPr>
    <w:rPr>
      <w:lang w:eastAsia="en-US"/>
    </w:rPr>
  </w:style>
  <w:style w:type="character" w:styleId="Tijeloteksta2Char" w:customStyle="true">
    <w:name w:val="Tijelo teksta 2 Char"/>
    <w:basedOn w:val="Zadanifontodlomka"/>
    <w:link w:val="Tijeloteksta2"/>
    <w:rsid w:val="00D777FD"/>
    <w:rPr>
      <w:sz w:val="24"/>
      <w:szCs w:val="24"/>
      <w:lang w:eastAsia="en-US"/>
    </w:rPr>
  </w:style>
  <w:style w:type="paragraph" w:styleId="Odlomakpopisa1" w:customStyle="true">
    <w:name w:val="Odlomak popisa1"/>
    <w:basedOn w:val="Normal"/>
    <w:rsid w:val="00D777FD"/>
    <w:pPr>
      <w:ind w:left="720"/>
    </w:pPr>
    <w:rPr>
      <w:rFonts w:eastAsia="Calibri"/>
    </w:rPr>
  </w:style>
  <w:style w:type="paragraph" w:styleId="Odlomakpopisa10" w:customStyle="true">
    <w:name w:val="Odlomak popisa1"/>
    <w:basedOn w:val="Normal"/>
    <w:qFormat/>
    <w:rsid w:val="00D777FD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paragraph" w:styleId="Bezproreda">
    <w:name w:val="No Spacing"/>
    <w:uiPriority w:val="99"/>
    <w:qFormat/>
    <w:rsid w:val="006D6184"/>
    <w:pPr>
      <w:spacing w:after="80"/>
    </w:pPr>
    <w:rPr>
      <w:rFonts w:ascii="Calibri" w:hAnsi="Calibri"/>
      <w:sz w:val="22"/>
      <w:szCs w:val="22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1B45DF"/>
    <w:rPr>
      <w:sz w:val="24"/>
      <w:szCs w:val="24"/>
    </w:rPr>
  </w:style>
  <w:style w:type="character" w:styleId="CharChar" w:customStyle="true">
    <w:name w:val="Char Char"/>
    <w:rsid w:val="001B45DF"/>
    <w:rPr>
      <w:sz w:val="24"/>
      <w:szCs w:val="24"/>
    </w:rPr>
  </w:style>
  <w:style w:type="table" w:styleId="Reetkatablice">
    <w:name w:val="Table Grid"/>
    <w:basedOn w:val="Obinatablica"/>
    <w:uiPriority w:val="59"/>
    <w:rsid w:val="001B45D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tandardWeb">
    <w:name w:val="Normal (Web)"/>
    <w:basedOn w:val="Normal"/>
    <w:uiPriority w:val="99"/>
    <w:unhideWhenUsed/>
    <w:rsid w:val="00AF13C2"/>
    <w:pPr>
      <w:spacing w:before="100" w:beforeAutospacing="true" w:after="100" w:afterAutospacing="true"/>
    </w:pPr>
  </w:style>
  <w:style w:type="table" w:styleId="TableNormal" w:customStyle="true">
    <w:name w:val="Table Normal"/>
    <w:uiPriority w:val="2"/>
    <w:semiHidden/>
    <w:unhideWhenUsed/>
    <w:qFormat/>
    <w:rsid w:val="00DB2329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ableParagraph" w:customStyle="true">
    <w:name w:val="Table Paragraph"/>
    <w:basedOn w:val="Normal"/>
    <w:uiPriority w:val="1"/>
    <w:qFormat/>
    <w:rsid w:val="00DB2329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</w:style>
  <w:style w:type="paragraph" w:styleId="Uvuenotijeloteksta">
    <w:name w:val="Body Text Indent"/>
    <w:basedOn w:val="Normal"/>
    <w:link w:val="UvuenotijelotekstaChar"/>
    <w:semiHidden/>
    <w:unhideWhenUsed/>
    <w:rsid w:val="00916D9D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semiHidden/>
    <w:rsid w:val="00916D9D"/>
    <w:rPr>
      <w:sz w:val="24"/>
      <w:szCs w:val="24"/>
    </w:rPr>
  </w:style>
  <w:style w:type="paragraph" w:styleId="Default" w:customStyle="true">
    <w:name w:val="Default"/>
    <w:rsid w:val="00650596"/>
    <w:pPr>
      <w:autoSpaceDE w:val="false"/>
      <w:autoSpaceDN w:val="false"/>
      <w:adjustRightInd w:val="false"/>
    </w:pPr>
    <w:rPr>
      <w:rFonts w:ascii="Courier New" w:hAnsi="Courier New" w:cs="Courier New"/>
      <w:color w:val="000000"/>
      <w:sz w:val="24"/>
      <w:szCs w:val="24"/>
    </w:rPr>
  </w:style>
  <w:style w:type="table" w:styleId="TableNormal1" w:customStyle="true">
    <w:name w:val="Table Normal1"/>
    <w:uiPriority w:val="2"/>
    <w:semiHidden/>
    <w:unhideWhenUsed/>
    <w:qFormat/>
    <w:rsid w:val="001F3D96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2" w:customStyle="true">
    <w:name w:val="Table Normal2"/>
    <w:uiPriority w:val="2"/>
    <w:semiHidden/>
    <w:unhideWhenUsed/>
    <w:qFormat/>
    <w:rsid w:val="001F3D96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leNormal3" w:customStyle="true">
    <w:name w:val="Table Normal3"/>
    <w:uiPriority w:val="2"/>
    <w:semiHidden/>
    <w:unhideWhenUsed/>
    <w:qFormat/>
    <w:rsid w:val="001F3D96"/>
    <w:pPr>
      <w:widowControl w:val="false"/>
    </w:pPr>
    <w:rPr>
      <w:rFonts w:asciiTheme="minorHAnsi" w:hAnsiTheme="minorHAnsi" w:eastAsia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Naslov2Char" w:customStyle="true">
    <w:name w:val="Naslov 2 Char"/>
    <w:basedOn w:val="Zadanifontodlomka"/>
    <w:link w:val="Naslov2"/>
    <w:uiPriority w:val="9"/>
    <w:rsid w:val="00786864"/>
    <w:rPr>
      <w:rFonts w:ascii="Calibri" w:hAnsi="Calibri" w:eastAsia="Calibri" w:cstheme="minorBidi"/>
      <w:b/>
      <w:bCs/>
      <w:sz w:val="22"/>
      <w:szCs w:val="22"/>
      <w:lang w:val="en-US" w:eastAsia="en-US"/>
    </w:rPr>
  </w:style>
  <w:style w:type="character" w:styleId="Naslov3Char" w:customStyle="true">
    <w:name w:val="Naslov 3 Char"/>
    <w:basedOn w:val="Zadanifontodlomka"/>
    <w:link w:val="Naslov3"/>
    <w:uiPriority w:val="1"/>
    <w:rsid w:val="00851DAE"/>
    <w:rPr>
      <w:rFonts w:ascii="Calibri" w:hAnsi="Calibri" w:eastAsia="Calibri" w:cstheme="minorBidi"/>
      <w:b/>
      <w:bCs/>
      <w:sz w:val="22"/>
      <w:szCs w:val="22"/>
      <w:lang w:val="en-US" w:eastAsia="en-US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04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43073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39503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64966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52469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2546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2657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860314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696753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172064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98158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header3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32/II</izvorni_sadrzaj>
    <derivirana_varijabla naziv="DomainObject.Prostorija.Naziv_1">Soba 32/II</derivirana_varijabla>
  </DomainObject.Prostorija.Naziv>
  <DomainObject.Prostorija.Oznaka>
    <izvorni_sadrzaj>Soba 32/II</izvorni_sadrzaj>
    <derivirana_varijabla naziv="DomainObject.Prostorija.Oznaka_1">Soba 32/II</derivirana_varijabla>
  </DomainObject.Prostorija.Oznaka>
  <DomainObject.Obrazlozenje>
    <izvorni_sadrzaj/>
    <derivirana_varijabla naziv="DomainObject.Obrazlozenje_1"/>
  </DomainObject.Obrazlozenje>
  <DomainObject.StvarniPocetakDatum>
    <izvorni_sadrzaj>3. ožujka 2026.</izvorni_sadrzaj>
    <derivirana_varijabla naziv="DomainObject.StvarniPocetakDatum_1">3. ožujka 2026.</derivirana_varijabla>
  </DomainObject.StvarniPocetakDatum>
  <DomainObject.StvarniZavrsetakDatum>
    <izvorni_sadrzaj>3. ožujka 2026.</izvorni_sadrzaj>
    <derivirana_varijabla naziv="DomainObject.StvarniZavrsetakDatum_1">3. ožujka 2026.</derivirana_varijabla>
  </DomainObject.StvarniZavrsetakDatum>
  <DomainObject.PlaniraniZavrsetakDatum>
    <izvorni_sadrzaj>3. ožujka 2026.</izvorni_sadrzaj>
    <derivirana_varijabla naziv="DomainObject.PlaniraniZavrsetakDatum_1">3. ožujka 2026.</derivirana_varijabla>
  </DomainObject.PlaniraniZavrsetakDatum>
  <DomainObject.PlaniraniPocetakDatum>
    <izvorni_sadrzaj>3. ožujka 2026.</izvorni_sadrzaj>
    <derivirana_varijabla naziv="DomainObject.PlaniraniPocetakDatum_1">3. ožujka 2026.</derivirana_varijabla>
  </DomainObject.PlaniraniPocetakDatum>
  <DomainObject.StvarniPocetakVrijeme>
    <izvorni_sadrzaj>10:20</izvorni_sadrzaj>
    <derivirana_varijabla naziv="DomainObject.StvarniPocetakVrijeme_1">10:20</derivirana_varijabla>
  </DomainObject.StvarniPocetakVrijeme>
  <DomainObject.StvarniZavrsetakVrijeme>
    <izvorni_sadrzaj>10:45</izvorni_sadrzaj>
    <derivirana_varijabla naziv="DomainObject.StvarniZavrsetakVrijeme_1">10:45</derivirana_varijabla>
  </DomainObject.StvarniZavrsetakVrijeme>
  <DomainObject.PlaniraniZavrsetakVrijeme>
    <izvorni_sadrzaj>10:45</izvorni_sadrzaj>
    <derivirana_varijabla naziv="DomainObject.PlaniraniZavrsetakVrijeme_1">10:45</derivirana_varijabla>
  </DomainObject.PlaniraniZavrsetakVrijeme>
  <DomainObject.PlaniraniPocetakVrijeme>
    <izvorni_sadrzaj>10:20</izvorni_sadrzaj>
    <derivirana_varijabla naziv="DomainObject.PlaniraniPocetakVrijeme_1">10:20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10</izvorni_sadrzaj>
    <derivirana_varijabla naziv="DomainObject.Zapisnik.BrojStranica_1">10</derivirana_varijabla>
  </DomainObject.Zapisnik.BrojStranica>
  <DomainObject.Zapisnik.DatumKreiranja>
    <izvorni_sadrzaj>3. ožujka 2026.</izvorni_sadrzaj>
    <derivirana_varijabla naziv="DomainObject.Zapisnik.DatumKreiranja_1">3. ožujka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St-74/2025-83</izvorni_sadrzaj>
    <derivirana_varijabla naziv="DomainObject.Zapisnik.Oznaka_1">St-74/2025-83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2025.</izvorni_sadrzaj>
    <derivirana_varijabla naziv="DomainObject.Predmet.DatumOsnivanja_1">13. veljače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19.2.2026. DOSTAVLJENE PRIJAVE TRAŽBINA</izvorni_sadrzaj>
    <derivirana_varijabla naziv="DomainObject.Predmet.Opis_1">19.2.2026. DOSTAVLJENE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St-74/2025</izvorni_sadrzaj>
    <derivirana_varijabla naziv="DomainObject.Predmet.OznakaBroj_1">St-74/2025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 Referada</izvorni_sadrzaj>
    <derivirana_varijabla naziv="DomainObject.Predmet.Referada.Naziv_1">24. Referada</derivirana_varijabla>
  </DomainObject.Predmet.Referada.Naziv>
  <DomainObject.Predmet.Referada.Oznaka>
    <izvorni_sadrzaj>24</izvorni_sadrzaj>
    <derivirana_varijabla naziv="DomainObject.Predmet.Referada.Oznaka_1">24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Željka Matijević</izvorni_sadrzaj>
    <derivirana_varijabla naziv="DomainObject.Predmet.Referada.Sudac_1">Željka Matijević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FUNDATOR d.o.o. za proizvodnju, usluge i trgovinu</izvorni_sadrzaj>
    <derivirana_varijabla naziv="DomainObject.Predmet.StrankaFormated_1">  FUNDATOR d.o.o. za proizvodnju, usluge i trgovinu</derivirana_varijabla>
  </DomainObject.Predmet.StrankaFormated>
  <DomainObject.Predmet.StrankaFormatedOIB>
    <izvorni_sadrzaj>  FUNDATOR d.o.o. za proizvodnju, usluge i trgovinu, OIB 53012855511</izvorni_sadrzaj>
    <derivirana_varijabla naziv="DomainObject.Predmet.StrankaFormatedOIB_1">  FUNDATOR d.o.o. za proizvodnju, usluge i trgovinu, OIB 53012855511</derivirana_varijabla>
  </DomainObject.Predmet.StrankaFormatedOIB>
  <DomainObject.Predmet.StrankaFormatedWithAdress>
    <izvorni_sadrzaj> FUNDATOR d.o.o. za proizvodnju, usluge i trgovinu, Matije Gupca 76, 31550 Valpovo</izvorni_sadrzaj>
    <derivirana_varijabla naziv="DomainObject.Predmet.StrankaFormatedWithAdress_1"> FUNDATOR d.o.o. za proizvodnju, usluge i trgovinu, Matije Gupca 76, 31550 Valpovo</derivirana_varijabla>
  </DomainObject.Predmet.StrankaFormatedWithAdress>
  <DomainObject.Predmet.StrankaFormatedWithAdressOIB>
    <izvorni_sadrzaj> FUNDATOR d.o.o. za proizvodnju, usluge i trgovinu, OIB 53012855511, Matije Gupca 76, 31550 Valpovo</izvorni_sadrzaj>
    <derivirana_varijabla naziv="DomainObject.Predmet.StrankaFormatedWithAdressOIB_1"> FUNDATOR d.o.o. za proizvodnju, usluge i trgovinu, OIB 53012855511, Matije Gupca 76, 31550 Valpovo</derivirana_varijabla>
  </DomainObject.Predmet.StrankaFormatedWithAdressOIB>
  <DomainObject.Predmet.StrankaWithAdress>
    <izvorni_sadrzaj>FUNDATOR d.o.o. za proizvodnju, usluge i trgovinu Matije Gupca 76,31550 Valpovo</izvorni_sadrzaj>
    <derivirana_varijabla naziv="DomainObject.Predmet.StrankaWithAdress_1">FUNDATOR d.o.o. za proizvodnju, usluge i trgovinu Matije Gupca 76,31550 Valpovo</derivirana_varijabla>
  </DomainObject.Predmet.StrankaWithAdress>
  <DomainObject.Predmet.StrankaWithAdressOIB>
    <izvorni_sadrzaj>FUNDATOR d.o.o. za proizvodnju, usluge i trgovinu, OIB 53012855511, Matije Gupca 76,31550 Valpovo</izvorni_sadrzaj>
    <derivirana_varijabla naziv="DomainObject.Predmet.StrankaWithAdressOIB_1">FUNDATOR d.o.o. za proizvodnju, usluge i trgovinu, OIB 53012855511, Matije Gupca 76,31550 Valpovo</derivirana_varijabla>
  </DomainObject.Predmet.StrankaWithAdressOIB>
  <DomainObject.Predmet.StrankaNazivFormated>
    <izvorni_sadrzaj>FUNDATOR d.o.o. za proizvodnju, usluge i trgovinu</izvorni_sadrzaj>
    <derivirana_varijabla naziv="DomainObject.Predmet.StrankaNazivFormated_1">FUNDATOR d.o.o. za proizvodnju, usluge i trgovinu</derivirana_varijabla>
  </DomainObject.Predmet.StrankaNazivFormated>
  <DomainObject.Predmet.StrankaNazivFormatedOIB>
    <izvorni_sadrzaj>FUNDATOR d.o.o. za proizvodnju, usluge i trgovinu, OIB 53012855511</izvorni_sadrzaj>
    <derivirana_varijabla naziv="DomainObject.Predmet.StrankaNazivFormatedOIB_1">FUNDATOR d.o.o. za proizvodnju, usluge i trgovinu, OIB 53012855511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 Referada</izvorni_sadrzaj>
    <derivirana_varijabla naziv="DomainObject.Predmet.TrenutnaLokacijaSpisa.Naziv_1">24.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 </izvorni_sadrzaj>
    <derivirana_varijabla naziv="DomainObject.Predmet.UstrojstvenaJedinicaVodi.Oznaka_1">Sudska pisarnica 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Vlasta Kuzevski</izvorni_sadrzaj>
    <derivirana_varijabla naziv="DomainObject.Predmet.Zapisnicar_1">Vlasta Kuzevski</derivirana_varijabla>
  </DomainObject.Predmet.Zapisnicar>
  <DomainObject.Predmet.StrankaListFormated>
    <izvorni_sadrzaj>
      <item>FUNDATOR d.o.o. za proizvodnju, usluge i trgovinu</item>
    </izvorni_sadrzaj>
    <derivirana_varijabla naziv="DomainObject.Predmet.StrankaListFormated_1">
      <item>FUNDATOR d.o.o. za proizvodnju, usluge i trgovinu</item>
    </derivirana_varijabla>
  </DomainObject.Predmet.StrankaListFormated>
  <DomainObject.Predmet.StrankaListFormatedOIB>
    <izvorni_sadrzaj>
      <item>FUNDATOR d.o.o. za proizvodnju, usluge i trgovinu, OIB 53012855511</item>
    </izvorni_sadrzaj>
    <derivirana_varijabla naziv="DomainObject.Predmet.StrankaListFormatedOIB_1">
      <item>FUNDATOR d.o.o. za proizvodnju, usluge i trgovinu, OIB 53012855511</item>
    </derivirana_varijabla>
  </DomainObject.Predmet.StrankaListFormatedOIB>
  <DomainObject.Predmet.StrankaListFormatedWithAdress>
    <izvorni_sadrzaj>
      <item>FUNDATOR d.o.o. za proizvodnju, usluge i trgovinu, Matije Gupca 76, 31550 Valpovo</item>
    </izvorni_sadrzaj>
    <derivirana_varijabla naziv="DomainObject.Predmet.StrankaListFormatedWithAdress_1">
      <item>FUNDATOR d.o.o. za proizvodnju, usluge i trgovinu, Matije Gupca 76, 31550 Valpovo</item>
    </derivirana_varijabla>
  </DomainObject.Predmet.StrankaListFormatedWithAdress>
  <DomainObject.Predmet.StrankaListFormatedWithAdressOIB>
    <izvorni_sadrzaj>
      <item>FUNDATOR d.o.o. za proizvodnju, usluge i trgovinu, OIB 53012855511, Matije Gupca 76, 31550 Valpovo</item>
    </izvorni_sadrzaj>
    <derivirana_varijabla naziv="DomainObject.Predmet.StrankaListFormatedWithAdressOIB_1">
      <item>FUNDATOR d.o.o. za proizvodnju, usluge i trgovinu, OIB 53012855511, Matije Gupca 76, 31550 Valpovo</item>
    </derivirana_varijabla>
  </DomainObject.Predmet.StrankaListFormatedWithAdressOIB>
  <DomainObject.Predmet.StrankaListNazivFormated>
    <izvorni_sadrzaj>
      <item>FUNDATOR d.o.o. za proizvodnju, usluge i trgovinu</item>
    </izvorni_sadrzaj>
    <derivirana_varijabla naziv="DomainObject.Predmet.StrankaListNazivFormated_1">
      <item>FUNDATOR d.o.o. za proizvodnju, usluge i trgovinu</item>
    </derivirana_varijabla>
  </DomainObject.Predmet.StrankaListNazivFormated>
  <DomainObject.Predmet.StrankaListNazivFormatedOIB>
    <izvorni_sadrzaj>
      <item>FUNDATOR d.o.o. za proizvodnju, usluge i trgovinu, OIB 53012855511</item>
    </izvorni_sadrzaj>
    <derivirana_varijabla naziv="DomainObject.Predmet.StrankaListNazivFormatedOIB_1">
      <item>FUNDATOR d.o.o. za proizvodnju, usluge i trgovinu, OIB 53012855511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Željko Zrno</item>
      <item>Davor Ljubek</item>
      <item>PETROKOV društvo s ograničenom odgovornošu za trgovinu, proizvodnju, graditeljstvo, zanatske usluge, zastupanje, otpremništv</item>
      <item>Branko Lin</item>
    </izvorni_sadrzaj>
    <derivirana_varijabla naziv="DomainObject.Predmet.OstaliListFormated_1">
      <item>Željko Zrno</item>
      <item>Davor Ljubek</item>
      <item>PETROKOV društvo s ograničenom odgovornošu za trgovinu, proizvodnju, graditeljstvo, zanatske usluge, zastupanje, otpremništv</item>
      <item>Branko Lin</item>
    </derivirana_varijabla>
  </DomainObject.Predmet.OstaliListFormated>
  <DomainObject.Predmet.OstaliListFormatedOIB>
    <izvorni_sadrzaj>
      <item>Željko Zrno, OIB 42665657653</item>
      <item>Davor Ljubek, OIB 52796152791</item>
      <item>PETROKOV društvo s ograničenom odgovornošu za trgovinu, proizvodnju, graditeljstvo, zanatske usluge, zastupanje, otpremništv, OIB 42599613313</item>
      <item>Branko Lin, OIB 14980748489</item>
    </izvorni_sadrzaj>
    <derivirana_varijabla naziv="DomainObject.Predmet.OstaliListFormatedOIB_1">
      <item>Željko Zrno, OIB 42665657653</item>
      <item>Davor Ljubek, OIB 52796152791</item>
      <item>PETROKOV društvo s ograničenom odgovornošu za trgovinu, proizvodnju, graditeljstvo, zanatske usluge, zastupanje, otpremništv, OIB 42599613313</item>
      <item>Branko Lin, OIB 14980748489</item>
    </derivirana_varijabla>
  </DomainObject.Predmet.OstaliListFormatedOIB>
  <DomainObject.Predmet.OstaliListFormatedWithAdress>
    <izvorni_sadrzaj>
      <item>Željko Zrno, Ulica kardinala Alojzija Stepinca 10, 31000 Osijek</item>
      <item>Davor Ljubek, Učka 17, 31550 Valpovo</item>
      <item>PETROKOV društvo s ograničenom odgovornošu za trgovinu, proizvodnju, graditeljstvo, zanatske usluge, zastupanje, otpremništv, Mrkšina ulica 52D, 10000 Zagreb</item>
      <item>Branko Lin, Korzo 22, 51000 Rijeka</item>
    </izvorni_sadrzaj>
    <derivirana_varijabla naziv="DomainObject.Predmet.OstaliListFormatedWithAdress_1">
      <item>Željko Zrno, Ulica kardinala Alojzija Stepinca 10, 31000 Osijek</item>
      <item>Davor Ljubek, Učka 17, 31550 Valpovo</item>
      <item>PETROKOV društvo s ograničenom odgovornošu za trgovinu, proizvodnju, graditeljstvo, zanatske usluge, zastupanje, otpremništv, Mrkšina ulica 52D, 10000 Zagreb</item>
      <item>Branko Lin, Korzo 22, 51000 Rijeka</item>
    </derivirana_varijabla>
  </DomainObject.Predmet.OstaliListFormatedWithAdress>
  <DomainObject.Predmet.OstaliListFormatedWithAdressOIB>
    <izvorni_sadrzaj>
      <item>Željko Zrno, OIB 42665657653, Ulica kardinala Alojzija Stepinca 10, 31000 Osijek</item>
      <item>Davor Ljubek, OIB 52796152791, Učka 17, 31550 Valpovo</item>
      <item>PETROKOV društvo s ograničenom odgovornošu za trgovinu, proizvodnju, graditeljstvo, zanatske usluge, zastupanje, otpremništv, OIB 42599613313, Mrkšina ulica 52D, 10000 Zagreb</item>
      <item>Branko Lin, OIB 14980748489, Korzo 22, 51000 Rijeka</item>
    </izvorni_sadrzaj>
    <derivirana_varijabla naziv="DomainObject.Predmet.OstaliListFormatedWithAdressOIB_1">
      <item>Željko Zrno, OIB 42665657653, Ulica kardinala Alojzija Stepinca 10, 31000 Osijek</item>
      <item>Davor Ljubek, OIB 52796152791, Učka 17, 31550 Valpovo</item>
      <item>PETROKOV društvo s ograničenom odgovornošu za trgovinu, proizvodnju, graditeljstvo, zanatske usluge, zastupanje, otpremništv, OIB 42599613313, Mrkšina ulica 52D, 10000 Zagreb</item>
      <item>Branko Lin, OIB 14980748489, Korzo 22, 51000 Rijeka</item>
    </derivirana_varijabla>
  </DomainObject.Predmet.OstaliListFormatedWithAdressOIB>
  <DomainObject.Predmet.OstaliListNazivFormated>
    <izvorni_sadrzaj>
      <item>Željko Zrno</item>
      <item>Davor Ljubek</item>
      <item>PETROKOV društvo s ograničenom odgovornošu za trgovinu, proizvodnju, graditeljstvo, zanatske usluge, zastupanje, otpremništv</item>
      <item>Branko Lin</item>
    </izvorni_sadrzaj>
    <derivirana_varijabla naziv="DomainObject.Predmet.OstaliListNazivFormated_1">
      <item>Željko Zrno</item>
      <item>Davor Ljubek</item>
      <item>PETROKOV društvo s ograničenom odgovornošu za trgovinu, proizvodnju, graditeljstvo, zanatske usluge, zastupanje, otpremništv</item>
      <item>Branko Lin</item>
    </derivirana_varijabla>
  </DomainObject.Predmet.OstaliListNazivFormated>
  <DomainObject.Predmet.OstaliListNazivFormatedOIB>
    <izvorni_sadrzaj>
      <item>Željko Zrno, OIB 42665657653</item>
      <item>Davor Ljubek, OIB 52796152791</item>
      <item>PETROKOV društvo s ograničenom odgovornošu za trgovinu, proizvodnju, graditeljstvo, zanatske usluge, zastupanje, otpremništv, OIB 42599613313</item>
      <item>Branko Lin, OIB 14980748489</item>
    </izvorni_sadrzaj>
    <derivirana_varijabla naziv="DomainObject.Predmet.OstaliListNazivFormatedOIB_1">
      <item>Željko Zrno, OIB 42665657653</item>
      <item>Davor Ljubek, OIB 52796152791</item>
      <item>PETROKOV društvo s ograničenom odgovornošu za trgovinu, proizvodnju, graditeljstvo, zanatske usluge, zastupanje, otpremništv, OIB 42599613313</item>
      <item>Branko Lin, OIB 14980748489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2026.</izvorni_sadrzaj>
    <derivirana_varijabla naziv="DomainObject.Datum_1">3. ožujka 2026.</derivirana_varijabla>
  </DomainObject.Datum>
  <DomainObject.PoslovniBrojDokumenta>
    <izvorni_sadrzaj>St-74/2025-83</izvorni_sadrzaj>
    <derivirana_varijabla naziv="DomainObject.PoslovniBrojDokumenta_1">St-74/2025-83</derivirana_varijabla>
  </DomainObject.PoslovniBrojDokumenta>
  <DomainObject.Predmet.StrankaIDrugi>
    <izvorni_sadrzaj>FUNDATOR d.o.o. za proizvodnju, usluge i trgovinu</izvorni_sadrzaj>
    <derivirana_varijabla naziv="DomainObject.Predmet.StrankaIDrugi_1">FUNDATOR d.o.o. za proizvodnju,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FUNDATOR d.o.o. za proizvodnju, usluge i trgovinu, OIB 53012855511, Matije Gupca 76, 31550 Valpovo</izvorni_sadrzaj>
    <derivirana_varijabla naziv="DomainObject.Predmet.StrankaIDrugiAdressOIB_1">FUNDATOR d.o.o. za proizvodnju, usluge i trgovinu, OIB 53012855511, Matije Gupca 76, 31550 Valpovo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Zrno</item>
      <item>Davor Ljubek</item>
      <item>FUNDATOR d.o.o. za proizvodnju, usluge i trgovinu</item>
      <item>PETROKOV društvo s ograničenom odgovornošu za trgovinu, proizvodnju, graditeljstvo, zanatske usluge, zastupanje, otpremništv</item>
      <item>Branko Lin</item>
    </izvorni_sadrzaj>
    <derivirana_varijabla naziv="DomainObject.Predmet.SudioniciListNaziv_1">
      <item>Željko Zrno</item>
      <item>Davor Ljubek</item>
      <item>FUNDATOR d.o.o. za proizvodnju, usluge i trgovinu</item>
      <item>PETROKOV društvo s ograničenom odgovornošu za trgovinu, proizvodnju, graditeljstvo, zanatske usluge, zastupanje, otpremništv</item>
      <item>Branko Lin</item>
    </derivirana_varijabla>
  </DomainObject.Predmet.SudioniciListNaziv>
  <DomainObject.Predmet.SudioniciListAdressOIB>
    <izvorni_sadrzaj>
      <item>Željko Zrno, OIB 42665657653, Ulica kardinala Alojzija Stepinca 10,31000 Osijek</item>
      <item>Davor Ljubek, OIB 52796152791, Učka 17,31550 Valpovo</item>
      <item>FUNDATOR d.o.o. za proizvodnju, usluge i trgovinu, OIB 53012855511, Matije Gupca 76,31550 Valpovo</item>
      <item>PETROKOV društvo s ograničenom odgovornošu za trgovinu, proizvodnju, graditeljstvo, zanatske usluge, zastupanje, otpremništv, OIB 42599613313, Mrkšina ulica 52D,10000 Zagreb</item>
      <item>Branko Lin, OIB 14980748489, Korzo 22,51000 Rijeka</item>
    </izvorni_sadrzaj>
    <derivirana_varijabla naziv="DomainObject.Predmet.SudioniciListAdressOIB_1">
      <item>Željko Zrno, OIB 42665657653, Ulica kardinala Alojzija Stepinca 10,31000 Osijek</item>
      <item>Davor Ljubek, OIB 52796152791, Učka 17,31550 Valpovo</item>
      <item>FUNDATOR d.o.o. za proizvodnju, usluge i trgovinu, OIB 53012855511, Matije Gupca 76,31550 Valpovo</item>
      <item>PETROKOV društvo s ograničenom odgovornošu za trgovinu, proizvodnju, graditeljstvo, zanatske usluge, zastupanje, otpremništv, OIB 42599613313, Mrkšina ulica 52D,10000 Zagreb</item>
      <item>Branko Lin, OIB 14980748489, Korzo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42665657653</item>
      <item>, OIB 52796152791</item>
      <item>, OIB 53012855511</item>
      <item>, OIB 42599613313</item>
      <item>, OIB 14980748489</item>
    </izvorni_sadrzaj>
    <derivirana_varijabla naziv="DomainObject.Predmet.SudioniciListNazivOIB_1">
      <item>, OIB 42665657653</item>
      <item>, OIB 52796152791</item>
      <item>, OIB 53012855511</item>
      <item>, OIB 42599613313</item>
      <item>, OIB 14980748489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Šeparović, OIB 07025011990, Ilica 400, 10000 Zagreb</item>
    </izvorni_sadrzaj>
    <derivirana_varijabla naziv="DomainObject.Predmet.StecajniUpraviteljiListAddressOIB_1">
      <item>Ante Šeparović, OIB 07025011990, Ilica 400,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C012373E-B3F7-40FF-95FE-4B25150447E2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0</properties:Words>
  <properties:Characters>0</properties:Characters>
  <properties:Lines>1</properties:Lines>
  <properties:Paragraphs>0</properties:Paragraphs>
  <properties:TotalTime>232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XIII-ST-12/03-31</vt:lpstr>
    </vt:vector>
  </properties:TitlesOfParts>
  <properties:LinksUpToDate>false</properties:LinksUpToDate>
  <properties:CharactersWithSpaces>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2026-02-23T06:56:00Z</dcterms:created>
  <dc:creator>hermanj</dc:creator>
  <cp:lastModifiedBy>Gordana Harc</cp:lastModifiedBy>
  <cp:lastPrinted>2026-03-03T09:45:00Z</cp:lastPrinted>
  <dcterms:modified xmlns:xsi="http://www.w3.org/2001/XMLSchema-instance" xsi:type="dcterms:W3CDTF">2026-03-03T12:51:00Z</dcterms:modified>
  <cp:revision>26</cp:revision>
  <dc:title>XIII-ST-12/03-31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St-74/2025-83 / Zapisnik - Izvještajno ročište (ZAPISNIK_-_ISPITNO_-_IZVJEŠTAJNO.docx)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